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B6" w:rsidRPr="00641A60" w:rsidRDefault="005E7EB6">
      <w:pPr>
        <w:spacing w:after="120"/>
        <w:jc w:val="center"/>
        <w:rPr>
          <w:color w:val="000000"/>
          <w:sz w:val="30"/>
          <w:szCs w:val="30"/>
        </w:rPr>
      </w:pPr>
      <w:r w:rsidRPr="00641A60">
        <w:rPr>
          <w:color w:val="000000"/>
          <w:sz w:val="30"/>
          <w:szCs w:val="30"/>
        </w:rPr>
        <w:t>2017-2018</w:t>
      </w:r>
      <w:r>
        <w:rPr>
          <w:color w:val="000000"/>
          <w:sz w:val="30"/>
          <w:szCs w:val="30"/>
        </w:rPr>
        <w:t xml:space="preserve"> EĞİTİM-ÖĞRETİM YILI İŞ </w:t>
      </w:r>
      <w:r w:rsidRPr="00641A60">
        <w:rPr>
          <w:color w:val="000000"/>
          <w:sz w:val="30"/>
          <w:szCs w:val="30"/>
        </w:rPr>
        <w:t>GÜNÜ TAKVİMİ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0"/>
        <w:gridCol w:w="622"/>
        <w:gridCol w:w="626"/>
        <w:gridCol w:w="310"/>
        <w:gridCol w:w="316"/>
        <w:gridCol w:w="626"/>
        <w:gridCol w:w="630"/>
        <w:gridCol w:w="476"/>
        <w:gridCol w:w="32"/>
        <w:gridCol w:w="43"/>
        <w:gridCol w:w="397"/>
        <w:gridCol w:w="158"/>
        <w:gridCol w:w="472"/>
        <w:gridCol w:w="79"/>
        <w:gridCol w:w="85"/>
        <w:gridCol w:w="468"/>
        <w:gridCol w:w="165"/>
        <w:gridCol w:w="387"/>
        <w:gridCol w:w="90"/>
        <w:gridCol w:w="474"/>
        <w:gridCol w:w="566"/>
        <w:gridCol w:w="64"/>
        <w:gridCol w:w="15"/>
        <w:gridCol w:w="487"/>
        <w:gridCol w:w="71"/>
        <w:gridCol w:w="9"/>
        <w:gridCol w:w="489"/>
        <w:gridCol w:w="62"/>
        <w:gridCol w:w="17"/>
        <w:gridCol w:w="487"/>
        <w:gridCol w:w="56"/>
        <w:gridCol w:w="24"/>
        <w:gridCol w:w="489"/>
      </w:tblGrid>
      <w:tr w:rsidR="005E7EB6" w:rsidRPr="00641A60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EYLÜL/2017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31335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EKİM/2017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KASIM/2017</w:t>
            </w:r>
          </w:p>
        </w:tc>
      </w:tr>
      <w:tr w:rsidR="005E7EB6" w:rsidRPr="00641A60"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EE58F5" w:rsidRDefault="005E7E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E7EB6" w:rsidRPr="00EE58F5" w:rsidRDefault="005E7EB6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EE58F5" w:rsidRDefault="005E7EB6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E7EB6" w:rsidRPr="00641A60" w:rsidRDefault="005E7EB6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298" w:type="pct"/>
            <w:gridSpan w:val="3"/>
            <w:vAlign w:val="center"/>
          </w:tcPr>
          <w:p w:rsidR="005E7EB6" w:rsidRPr="00641A60" w:rsidRDefault="005E7EB6" w:rsidP="005A2AFB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296" w:type="pct"/>
            <w:gridSpan w:val="2"/>
            <w:vAlign w:val="center"/>
          </w:tcPr>
          <w:p w:rsidR="005E7EB6" w:rsidRPr="00641A60" w:rsidRDefault="005E7EB6" w:rsidP="005A2AFB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222" w:type="pct"/>
            <w:gridSpan w:val="2"/>
            <w:vAlign w:val="center"/>
          </w:tcPr>
          <w:p w:rsidR="005E7EB6" w:rsidRPr="00641A60" w:rsidRDefault="005E7EB6" w:rsidP="00B67AE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9955C3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  <w:tc>
          <w:tcPr>
            <w:tcW w:w="302" w:type="pct"/>
            <w:gridSpan w:val="3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EE58F5" w:rsidRDefault="005E7E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298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296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222" w:type="pct"/>
            <w:gridSpan w:val="2"/>
            <w:vAlign w:val="center"/>
          </w:tcPr>
          <w:p w:rsidR="005E7EB6" w:rsidRPr="00641A60" w:rsidRDefault="005E7EB6" w:rsidP="00B67AE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9955C3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31</w:t>
            </w:r>
          </w:p>
        </w:tc>
        <w:tc>
          <w:tcPr>
            <w:tcW w:w="302" w:type="pct"/>
            <w:gridSpan w:val="3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266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EE58F5" w:rsidRDefault="005E7E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13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298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296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222" w:type="pct"/>
            <w:gridSpan w:val="2"/>
            <w:vAlign w:val="center"/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99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266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EE58F5" w:rsidRDefault="005E7E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298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296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222" w:type="pct"/>
            <w:gridSpan w:val="2"/>
            <w:vAlign w:val="center"/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99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266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EE58F5" w:rsidRDefault="005E7EB6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298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296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222" w:type="pct"/>
            <w:gridSpan w:val="2"/>
            <w:vAlign w:val="center"/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995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266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298" w:type="pct"/>
            <w:gridSpan w:val="3"/>
            <w:shd w:val="clear" w:color="auto" w:fill="E0E0E0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296" w:type="pct"/>
            <w:gridSpan w:val="2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222" w:type="pct"/>
            <w:gridSpan w:val="2"/>
            <w:shd w:val="clear" w:color="auto" w:fill="D9D9D9"/>
            <w:vAlign w:val="center"/>
          </w:tcPr>
          <w:p w:rsidR="005E7EB6" w:rsidRPr="00641A60" w:rsidRDefault="005E7EB6" w:rsidP="00524C79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9955C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230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E7EB6" w:rsidRPr="00641A60">
        <w:trPr>
          <w:trHeight w:val="70"/>
        </w:trPr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5A2AFB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280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5A2AFB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298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296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222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5A2AFB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29</w:t>
            </w:r>
          </w:p>
        </w:tc>
        <w:tc>
          <w:tcPr>
            <w:tcW w:w="22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9955C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266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26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230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10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 w:rsidP="00D04DA2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</w:tr>
      <w:tr w:rsidR="005E7EB6" w:rsidRPr="00641A60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ARALIK/2017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OCAK/2018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ŞUBAT/2018</w:t>
            </w:r>
          </w:p>
        </w:tc>
      </w:tr>
      <w:tr w:rsidR="005E7EB6" w:rsidRPr="00641A60">
        <w:trPr>
          <w:trHeight w:val="251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258" w:type="pct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259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258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259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258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29</w:t>
            </w:r>
          </w:p>
        </w:tc>
        <w:tc>
          <w:tcPr>
            <w:tcW w:w="263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262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262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</w:tr>
      <w:tr w:rsidR="005E7EB6" w:rsidRPr="00641A60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258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259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258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263" w:type="pct"/>
            <w:gridSpan w:val="2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262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262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</w:tr>
      <w:tr w:rsidR="005E7EB6" w:rsidRPr="00641A60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259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258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259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258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263" w:type="pct"/>
            <w:gridSpan w:val="2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262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262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</w:tr>
      <w:tr w:rsidR="005E7EB6" w:rsidRPr="00641A60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259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258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259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258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268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262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262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</w:tr>
      <w:tr w:rsidR="005E7EB6" w:rsidRPr="00641A60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259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258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259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258" w:type="pct"/>
            <w:gridSpan w:val="2"/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268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262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262" w:type="pct"/>
            <w:gridSpan w:val="3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</w:tr>
      <w:tr w:rsidR="005E7EB6" w:rsidRPr="00641A60">
        <w:trPr>
          <w:trHeight w:val="251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13</w:t>
            </w:r>
          </w:p>
        </w:tc>
        <w:tc>
          <w:tcPr>
            <w:tcW w:w="258" w:type="pct"/>
            <w:gridSpan w:val="2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27</w:t>
            </w:r>
          </w:p>
        </w:tc>
        <w:tc>
          <w:tcPr>
            <w:tcW w:w="258" w:type="pct"/>
            <w:gridSpan w:val="2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268" w:type="pct"/>
            <w:gridSpan w:val="3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262" w:type="pct"/>
            <w:gridSpan w:val="3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262" w:type="pct"/>
            <w:gridSpan w:val="3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240" w:type="pct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E7EB6" w:rsidRPr="00641A60">
        <w:trPr>
          <w:trHeight w:val="251"/>
        </w:trPr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25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259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258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259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258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268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262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262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240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21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14</w:t>
            </w: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18</w:t>
            </w:r>
          </w:p>
        </w:tc>
      </w:tr>
      <w:tr w:rsidR="005E7EB6" w:rsidRPr="00641A60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MART/2018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NİSAN/2018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MAYIS/2018</w:t>
            </w:r>
          </w:p>
        </w:tc>
      </w:tr>
      <w:tr w:rsidR="005E7EB6" w:rsidRPr="00641A60">
        <w:trPr>
          <w:trHeight w:val="245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295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295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300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22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 w:rsidP="00B67AE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266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266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</w:tr>
      <w:tr w:rsidR="005E7EB6" w:rsidRPr="00641A60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29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300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B67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266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</w:tr>
      <w:tr w:rsidR="005E7EB6" w:rsidRPr="00641A60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14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28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295" w:type="pct"/>
            <w:gridSpan w:val="2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29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300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B67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266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</w:tr>
      <w:tr w:rsidR="005E7EB6" w:rsidRPr="00641A60">
        <w:trPr>
          <w:trHeight w:val="246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15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29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295" w:type="pct"/>
            <w:gridSpan w:val="2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12</w:t>
            </w:r>
          </w:p>
        </w:tc>
        <w:tc>
          <w:tcPr>
            <w:tcW w:w="29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19</w:t>
            </w:r>
          </w:p>
        </w:tc>
        <w:tc>
          <w:tcPr>
            <w:tcW w:w="300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26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B67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10</w:t>
            </w:r>
          </w:p>
        </w:tc>
        <w:tc>
          <w:tcPr>
            <w:tcW w:w="266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17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24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31</w:t>
            </w:r>
          </w:p>
        </w:tc>
      </w:tr>
      <w:tr w:rsidR="005E7EB6" w:rsidRPr="00641A60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16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147860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30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295" w:type="pct"/>
            <w:gridSpan w:val="2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13</w:t>
            </w:r>
          </w:p>
        </w:tc>
        <w:tc>
          <w:tcPr>
            <w:tcW w:w="29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20</w:t>
            </w:r>
          </w:p>
        </w:tc>
        <w:tc>
          <w:tcPr>
            <w:tcW w:w="300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27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B67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11</w:t>
            </w:r>
          </w:p>
        </w:tc>
        <w:tc>
          <w:tcPr>
            <w:tcW w:w="266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18</w:t>
            </w:r>
          </w:p>
        </w:tc>
        <w:tc>
          <w:tcPr>
            <w:tcW w:w="265" w:type="pct"/>
            <w:gridSpan w:val="3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25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</w:tr>
      <w:tr w:rsidR="005E7EB6" w:rsidRPr="00641A60">
        <w:trPr>
          <w:trHeight w:val="245"/>
        </w:trPr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1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295" w:type="pct"/>
            <w:gridSpan w:val="2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295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300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E7EB6" w:rsidRPr="00641A60">
        <w:trPr>
          <w:trHeight w:val="246"/>
        </w:trPr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2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1478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221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295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29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300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29</w:t>
            </w:r>
          </w:p>
        </w:tc>
        <w:tc>
          <w:tcPr>
            <w:tcW w:w="22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26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13</w:t>
            </w:r>
          </w:p>
        </w:tc>
        <w:tc>
          <w:tcPr>
            <w:tcW w:w="266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26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27</w:t>
            </w:r>
          </w:p>
        </w:tc>
        <w:tc>
          <w:tcPr>
            <w:tcW w:w="266" w:type="pct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9955C3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22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641A60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20</w:t>
            </w: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22</w:t>
            </w:r>
          </w:p>
        </w:tc>
      </w:tr>
      <w:tr w:rsidR="005E7EB6" w:rsidRPr="00641A60"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14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HAZİRAN/2018</w:t>
            </w:r>
          </w:p>
        </w:tc>
        <w:tc>
          <w:tcPr>
            <w:tcW w:w="155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TEMMUZ/2018</w:t>
            </w:r>
          </w:p>
        </w:tc>
        <w:tc>
          <w:tcPr>
            <w:tcW w:w="1328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524C79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AĞUSTOS/2018</w:t>
            </w:r>
          </w:p>
        </w:tc>
      </w:tr>
      <w:tr w:rsidR="005E7EB6" w:rsidRPr="00641A60">
        <w:tc>
          <w:tcPr>
            <w:tcW w:w="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4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238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298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296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222" w:type="pct"/>
            <w:gridSpan w:val="2"/>
            <w:tcBorders>
              <w:top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22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E7EB6" w:rsidRPr="00EE58F5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13</w:t>
            </w:r>
          </w:p>
        </w:tc>
        <w:tc>
          <w:tcPr>
            <w:tcW w:w="265" w:type="pct"/>
            <w:gridSpan w:val="3"/>
            <w:tcBorders>
              <w:top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27</w:t>
            </w: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5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298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296" w:type="pct"/>
            <w:gridSpan w:val="2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222" w:type="pct"/>
            <w:gridSpan w:val="2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266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265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28</w:t>
            </w: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6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13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27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298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296" w:type="pct"/>
            <w:gridSpan w:val="2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222" w:type="pct"/>
            <w:gridSpan w:val="2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265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266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265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29</w:t>
            </w: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7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298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296" w:type="pct"/>
            <w:gridSpan w:val="2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222" w:type="pct"/>
            <w:gridSpan w:val="2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266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265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30</w:t>
            </w: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1</w:t>
            </w:r>
          </w:p>
        </w:tc>
        <w:tc>
          <w:tcPr>
            <w:tcW w:w="293" w:type="pct"/>
            <w:vAlign w:val="center"/>
          </w:tcPr>
          <w:p w:rsidR="005E7EB6" w:rsidRPr="00641A60" w:rsidRDefault="005E7EB6" w:rsidP="00E759A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8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29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298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13</w:t>
            </w:r>
          </w:p>
        </w:tc>
        <w:tc>
          <w:tcPr>
            <w:tcW w:w="296" w:type="pct"/>
            <w:gridSpan w:val="2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222" w:type="pct"/>
            <w:gridSpan w:val="2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27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266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265" w:type="pct"/>
            <w:gridSpan w:val="3"/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vAlign w:val="center"/>
          </w:tcPr>
          <w:p w:rsidR="005E7EB6" w:rsidRPr="00EE58F5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EE58F5">
              <w:rPr>
                <w:color w:val="FF0000"/>
                <w:sz w:val="20"/>
                <w:szCs w:val="20"/>
              </w:rPr>
              <w:t>31</w:t>
            </w: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23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7</w:t>
            </w:r>
          </w:p>
        </w:tc>
        <w:tc>
          <w:tcPr>
            <w:tcW w:w="298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14</w:t>
            </w:r>
          </w:p>
        </w:tc>
        <w:tc>
          <w:tcPr>
            <w:tcW w:w="296" w:type="pct"/>
            <w:gridSpan w:val="2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21</w:t>
            </w:r>
          </w:p>
        </w:tc>
        <w:tc>
          <w:tcPr>
            <w:tcW w:w="222" w:type="pct"/>
            <w:gridSpan w:val="2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11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18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25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5E7EB6" w:rsidRPr="00641A60" w:rsidRDefault="005E7EB6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29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293" w:type="pct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293" w:type="pct"/>
            <w:gridSpan w:val="2"/>
            <w:shd w:val="clear" w:color="auto" w:fill="E0E0E0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293" w:type="pct"/>
            <w:shd w:val="clear" w:color="auto" w:fill="E0E0E0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24</w:t>
            </w:r>
          </w:p>
        </w:tc>
        <w:tc>
          <w:tcPr>
            <w:tcW w:w="295" w:type="pct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280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8</w:t>
            </w:r>
          </w:p>
        </w:tc>
        <w:tc>
          <w:tcPr>
            <w:tcW w:w="298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296" w:type="pct"/>
            <w:gridSpan w:val="2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22</w:t>
            </w:r>
          </w:p>
        </w:tc>
        <w:tc>
          <w:tcPr>
            <w:tcW w:w="222" w:type="pct"/>
            <w:gridSpan w:val="2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29</w:t>
            </w:r>
          </w:p>
        </w:tc>
        <w:tc>
          <w:tcPr>
            <w:tcW w:w="222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B67AE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65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12</w:t>
            </w:r>
          </w:p>
        </w:tc>
        <w:tc>
          <w:tcPr>
            <w:tcW w:w="266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19</w:t>
            </w:r>
          </w:p>
        </w:tc>
        <w:tc>
          <w:tcPr>
            <w:tcW w:w="265" w:type="pct"/>
            <w:gridSpan w:val="3"/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  <w:r w:rsidRPr="00641A60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266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E7EB6" w:rsidRPr="00641A60" w:rsidRDefault="005E7EB6" w:rsidP="00E759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E7EB6" w:rsidRPr="00641A60">
        <w:tc>
          <w:tcPr>
            <w:tcW w:w="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1465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641A60">
              <w:rPr>
                <w:b/>
                <w:bCs/>
                <w:color w:val="000080"/>
                <w:sz w:val="16"/>
                <w:szCs w:val="16"/>
              </w:rPr>
              <w:t>6</w:t>
            </w:r>
          </w:p>
        </w:tc>
        <w:tc>
          <w:tcPr>
            <w:tcW w:w="1556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8" w:type="pct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7EB6" w:rsidRPr="00641A60">
        <w:tc>
          <w:tcPr>
            <w:tcW w:w="138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E7EB6" w:rsidRPr="00641A60" w:rsidRDefault="005E7EB6" w:rsidP="00641A60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641A60">
              <w:rPr>
                <w:b/>
                <w:bCs/>
                <w:color w:val="000000"/>
                <w:sz w:val="18"/>
                <w:szCs w:val="18"/>
              </w:rPr>
              <w:t>Toplam İşgünü/hafta:1</w:t>
            </w:r>
            <w:r>
              <w:rPr>
                <w:b/>
                <w:bCs/>
                <w:color w:val="000000"/>
                <w:sz w:val="18"/>
                <w:szCs w:val="18"/>
              </w:rPr>
              <w:t>77</w:t>
            </w:r>
            <w:r w:rsidRPr="00641A60">
              <w:rPr>
                <w:b/>
                <w:bCs/>
                <w:color w:val="000000"/>
                <w:sz w:val="18"/>
                <w:szCs w:val="18"/>
              </w:rPr>
              <w:t>/36</w:t>
            </w:r>
          </w:p>
        </w:tc>
        <w:tc>
          <w:tcPr>
            <w:tcW w:w="1552" w:type="pct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5E7EB6" w:rsidRPr="00641A60" w:rsidRDefault="005E7EB6" w:rsidP="00641A60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641A60">
              <w:rPr>
                <w:b/>
                <w:bCs/>
                <w:color w:val="000000"/>
                <w:sz w:val="18"/>
                <w:szCs w:val="18"/>
              </w:rPr>
              <w:t xml:space="preserve">Birinci dönem: </w:t>
            </w:r>
            <w:r>
              <w:rPr>
                <w:b/>
                <w:bCs/>
                <w:color w:val="000000"/>
                <w:sz w:val="18"/>
                <w:szCs w:val="18"/>
              </w:rPr>
              <w:t>18 hafta 89 iş günü</w:t>
            </w:r>
          </w:p>
        </w:tc>
        <w:tc>
          <w:tcPr>
            <w:tcW w:w="2068" w:type="pct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7EB6" w:rsidRPr="00641A60" w:rsidRDefault="005E7EB6" w:rsidP="00641A60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641A60">
              <w:rPr>
                <w:b/>
                <w:bCs/>
                <w:color w:val="000000"/>
                <w:sz w:val="18"/>
                <w:szCs w:val="18"/>
              </w:rPr>
              <w:t>İkinci dönem: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18 hafta 88 iş günü</w:t>
            </w:r>
          </w:p>
        </w:tc>
      </w:tr>
    </w:tbl>
    <w:p w:rsidR="005E7EB6" w:rsidRDefault="005E7EB6">
      <w:pPr>
        <w:rPr>
          <w:b/>
          <w:bCs/>
          <w:sz w:val="22"/>
          <w:szCs w:val="22"/>
        </w:rPr>
      </w:pP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73"/>
        <w:gridCol w:w="4309"/>
      </w:tblGrid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Kurban Bayramı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31 Ağustos Arefe-1,2,3,4 Eylül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Okul öncesi, ilkokul birinci sınıf, ortaokul ve imam hatip ortaokullarının 5 inci sınıflarındaki öğrencilerin eğitim ve öğretime hazırlanması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11-15 Eylül 2017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FE557E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Başlangıcı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18 Eylül 2017 Pazartesi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Cumhuriyet Bayramı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29 Ekim 2017 Pazar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Atatürk’ü Anma Günü ve Atatürk Haftası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10 -16 Kasım 2017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Yılbaşı Tatili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01 Ocak 2018 Pazartesi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1.Dönemin Sona Ermesi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Ocak 2018 Cuma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Yarıyıl Tatili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22 Ocak–02 Şubat 2018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2.Yarıyıl Başlangıcı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05 Şubat 2018 Pazartesi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Ulusal Egemenlik ve Çocuk Bayramı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2018 Pazartesi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Emek ve Dayanışma Günü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 Mayıs 2018 Salı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Atatürk’ü Anma ve Gençlik ve Spor Bayramı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2018 Cumartesi</w:t>
            </w:r>
          </w:p>
        </w:tc>
      </w:tr>
      <w:tr w:rsidR="005E7EB6" w:rsidRPr="00E759AC">
        <w:tc>
          <w:tcPr>
            <w:tcW w:w="2983" w:type="pct"/>
            <w:vAlign w:val="center"/>
          </w:tcPr>
          <w:p w:rsidR="005E7EB6" w:rsidRPr="00E759AC" w:rsidRDefault="005E7EB6" w:rsidP="00641A60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Sona Ermesi</w:t>
            </w:r>
          </w:p>
        </w:tc>
        <w:tc>
          <w:tcPr>
            <w:tcW w:w="2017" w:type="pct"/>
            <w:vAlign w:val="center"/>
          </w:tcPr>
          <w:p w:rsidR="005E7EB6" w:rsidRPr="00E759AC" w:rsidRDefault="005E7EB6" w:rsidP="00E759A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08 Haziran 2018 Cuma</w:t>
            </w:r>
          </w:p>
        </w:tc>
      </w:tr>
    </w:tbl>
    <w:p w:rsidR="005E7EB6" w:rsidRDefault="005E7EB6">
      <w:pPr>
        <w:rPr>
          <w:b/>
          <w:bCs/>
          <w:sz w:val="22"/>
          <w:szCs w:val="22"/>
        </w:rPr>
      </w:pPr>
    </w:p>
    <w:p w:rsidR="005E7EB6" w:rsidRDefault="005E7EB6" w:rsidP="00645EDA">
      <w:pPr>
        <w:rPr>
          <w:rFonts w:ascii="Cambria" w:hAnsi="Cambria" w:cs="Cambria"/>
        </w:rPr>
      </w:pPr>
      <w:hyperlink r:id="rId6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5E7EB6" w:rsidRPr="0017523B" w:rsidRDefault="005E7EB6" w:rsidP="0017523B">
      <w:pPr>
        <w:jc w:val="center"/>
        <w:rPr>
          <w:rStyle w:val="Hyperlink"/>
          <w:b/>
          <w:bCs/>
          <w:color w:val="auto"/>
          <w:sz w:val="22"/>
          <w:szCs w:val="22"/>
          <w:u w:val="none"/>
        </w:rPr>
      </w:pPr>
    </w:p>
    <w:sectPr w:rsidR="005E7EB6" w:rsidRPr="0017523B" w:rsidSect="00EE58F5">
      <w:pgSz w:w="11906" w:h="16838"/>
      <w:pgMar w:top="720" w:right="720" w:bottom="720" w:left="72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EB6" w:rsidRDefault="005E7EB6">
      <w:r>
        <w:separator/>
      </w:r>
    </w:p>
  </w:endnote>
  <w:endnote w:type="continuationSeparator" w:id="0">
    <w:p w:rsidR="005E7EB6" w:rsidRDefault="005E7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EB6" w:rsidRDefault="005E7EB6">
      <w:r>
        <w:separator/>
      </w:r>
    </w:p>
  </w:footnote>
  <w:footnote w:type="continuationSeparator" w:id="0">
    <w:p w:rsidR="005E7EB6" w:rsidRDefault="005E7E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957"/>
    <w:rsid w:val="00042EC2"/>
    <w:rsid w:val="00043703"/>
    <w:rsid w:val="0005012E"/>
    <w:rsid w:val="000668C6"/>
    <w:rsid w:val="00073DA8"/>
    <w:rsid w:val="000A207B"/>
    <w:rsid w:val="000A3782"/>
    <w:rsid w:val="000A73EA"/>
    <w:rsid w:val="000B4819"/>
    <w:rsid w:val="000C595A"/>
    <w:rsid w:val="000F1407"/>
    <w:rsid w:val="000F4625"/>
    <w:rsid w:val="00107C66"/>
    <w:rsid w:val="00115728"/>
    <w:rsid w:val="0014722B"/>
    <w:rsid w:val="00147860"/>
    <w:rsid w:val="00172C2C"/>
    <w:rsid w:val="0017523B"/>
    <w:rsid w:val="00186635"/>
    <w:rsid w:val="00195277"/>
    <w:rsid w:val="001D31D3"/>
    <w:rsid w:val="001D461C"/>
    <w:rsid w:val="001D79E7"/>
    <w:rsid w:val="001E1352"/>
    <w:rsid w:val="001F3677"/>
    <w:rsid w:val="001F5AE4"/>
    <w:rsid w:val="0020668D"/>
    <w:rsid w:val="00247FD6"/>
    <w:rsid w:val="002806C7"/>
    <w:rsid w:val="00296D3A"/>
    <w:rsid w:val="002A25F0"/>
    <w:rsid w:val="002C1121"/>
    <w:rsid w:val="002C2A87"/>
    <w:rsid w:val="003058DE"/>
    <w:rsid w:val="0031335C"/>
    <w:rsid w:val="0032094B"/>
    <w:rsid w:val="00343B05"/>
    <w:rsid w:val="00345082"/>
    <w:rsid w:val="00367E97"/>
    <w:rsid w:val="00381C7F"/>
    <w:rsid w:val="0038504C"/>
    <w:rsid w:val="00385872"/>
    <w:rsid w:val="00394DF5"/>
    <w:rsid w:val="003A0BFD"/>
    <w:rsid w:val="003C42FF"/>
    <w:rsid w:val="003D62FB"/>
    <w:rsid w:val="00403957"/>
    <w:rsid w:val="00454F26"/>
    <w:rsid w:val="00475BF7"/>
    <w:rsid w:val="004C007C"/>
    <w:rsid w:val="004D10C2"/>
    <w:rsid w:val="004F1581"/>
    <w:rsid w:val="004F7FDE"/>
    <w:rsid w:val="00524C79"/>
    <w:rsid w:val="0054380D"/>
    <w:rsid w:val="005472D6"/>
    <w:rsid w:val="005A2AFB"/>
    <w:rsid w:val="005E5D41"/>
    <w:rsid w:val="005E7EB6"/>
    <w:rsid w:val="00634FE0"/>
    <w:rsid w:val="00635E33"/>
    <w:rsid w:val="00640DEB"/>
    <w:rsid w:val="00641A60"/>
    <w:rsid w:val="00645EDA"/>
    <w:rsid w:val="006509E5"/>
    <w:rsid w:val="00665B36"/>
    <w:rsid w:val="00681F15"/>
    <w:rsid w:val="006B28EE"/>
    <w:rsid w:val="006E63E4"/>
    <w:rsid w:val="00702F27"/>
    <w:rsid w:val="007068DD"/>
    <w:rsid w:val="007176D0"/>
    <w:rsid w:val="00724254"/>
    <w:rsid w:val="00730B39"/>
    <w:rsid w:val="007340C2"/>
    <w:rsid w:val="00761B19"/>
    <w:rsid w:val="007663A7"/>
    <w:rsid w:val="007837F0"/>
    <w:rsid w:val="007900C3"/>
    <w:rsid w:val="007A6088"/>
    <w:rsid w:val="007C6ADA"/>
    <w:rsid w:val="007C6EBD"/>
    <w:rsid w:val="007D765F"/>
    <w:rsid w:val="00802B15"/>
    <w:rsid w:val="00810A37"/>
    <w:rsid w:val="00817270"/>
    <w:rsid w:val="00824E1C"/>
    <w:rsid w:val="00836D45"/>
    <w:rsid w:val="008A5D74"/>
    <w:rsid w:val="008B2192"/>
    <w:rsid w:val="00905633"/>
    <w:rsid w:val="00921A76"/>
    <w:rsid w:val="00972C90"/>
    <w:rsid w:val="00976D1B"/>
    <w:rsid w:val="00990606"/>
    <w:rsid w:val="009955C3"/>
    <w:rsid w:val="009D1560"/>
    <w:rsid w:val="009D6872"/>
    <w:rsid w:val="009E3E69"/>
    <w:rsid w:val="00A43D7D"/>
    <w:rsid w:val="00AB1105"/>
    <w:rsid w:val="00AC53AC"/>
    <w:rsid w:val="00AF5063"/>
    <w:rsid w:val="00B05A99"/>
    <w:rsid w:val="00B10920"/>
    <w:rsid w:val="00B24025"/>
    <w:rsid w:val="00B26F85"/>
    <w:rsid w:val="00B35473"/>
    <w:rsid w:val="00B521AC"/>
    <w:rsid w:val="00B63399"/>
    <w:rsid w:val="00B67AE0"/>
    <w:rsid w:val="00B86F94"/>
    <w:rsid w:val="00BB5D9D"/>
    <w:rsid w:val="00C11C6D"/>
    <w:rsid w:val="00C21849"/>
    <w:rsid w:val="00C26181"/>
    <w:rsid w:val="00C3368E"/>
    <w:rsid w:val="00C34C68"/>
    <w:rsid w:val="00C40917"/>
    <w:rsid w:val="00C437BC"/>
    <w:rsid w:val="00C65E3D"/>
    <w:rsid w:val="00C76A02"/>
    <w:rsid w:val="00C82019"/>
    <w:rsid w:val="00CA4D8B"/>
    <w:rsid w:val="00CB5138"/>
    <w:rsid w:val="00CB6EBE"/>
    <w:rsid w:val="00CC1DF4"/>
    <w:rsid w:val="00CE77B3"/>
    <w:rsid w:val="00CF0E03"/>
    <w:rsid w:val="00D04DA2"/>
    <w:rsid w:val="00D55AA0"/>
    <w:rsid w:val="00D56830"/>
    <w:rsid w:val="00D678ED"/>
    <w:rsid w:val="00D743CB"/>
    <w:rsid w:val="00D86E90"/>
    <w:rsid w:val="00DA50B2"/>
    <w:rsid w:val="00DB05C8"/>
    <w:rsid w:val="00E50600"/>
    <w:rsid w:val="00E723F3"/>
    <w:rsid w:val="00E759AC"/>
    <w:rsid w:val="00E81C67"/>
    <w:rsid w:val="00E8602B"/>
    <w:rsid w:val="00E86041"/>
    <w:rsid w:val="00E91C7A"/>
    <w:rsid w:val="00E9312A"/>
    <w:rsid w:val="00E933BD"/>
    <w:rsid w:val="00EC69C0"/>
    <w:rsid w:val="00EE3FA1"/>
    <w:rsid w:val="00EE4EAD"/>
    <w:rsid w:val="00EE58F5"/>
    <w:rsid w:val="00F478C1"/>
    <w:rsid w:val="00FE215B"/>
    <w:rsid w:val="00FE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39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633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633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5BB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633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5BB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633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BB4"/>
    <w:rPr>
      <w:sz w:val="0"/>
      <w:szCs w:val="0"/>
    </w:rPr>
  </w:style>
  <w:style w:type="table" w:styleId="TableGrid">
    <w:name w:val="Table Grid"/>
    <w:basedOn w:val="TableNormal"/>
    <w:uiPriority w:val="99"/>
    <w:rsid w:val="007C6AD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2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382</Words>
  <Characters>2179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dc:description/>
  <cp:lastModifiedBy>Edanur</cp:lastModifiedBy>
  <cp:revision>4</cp:revision>
  <cp:lastPrinted>2013-07-22T12:13:00Z</cp:lastPrinted>
  <dcterms:created xsi:type="dcterms:W3CDTF">2017-09-04T16:42:00Z</dcterms:created>
  <dcterms:modified xsi:type="dcterms:W3CDTF">2017-09-11T16:35:00Z</dcterms:modified>
</cp:coreProperties>
</file>